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79256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TOGGEFORD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7DA5D96F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Shrewsbury.</w:t>
      </w:r>
    </w:p>
    <w:p w14:paraId="5E93829D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</w:p>
    <w:p w14:paraId="5C06B4A6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</w:p>
    <w:p w14:paraId="084D2890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319D124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07907BA" w14:textId="77777777" w:rsidR="0071635E" w:rsidRDefault="0071635E" w:rsidP="0071635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Shrewsbury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E2A4682" w14:textId="77777777" w:rsidR="0071635E" w:rsidRDefault="0071635E" w:rsidP="0071635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p.93)</w:t>
      </w:r>
    </w:p>
    <w:p w14:paraId="56DFBE32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</w:p>
    <w:p w14:paraId="60905D41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</w:p>
    <w:p w14:paraId="1D565F55" w14:textId="77777777" w:rsidR="0071635E" w:rsidRDefault="0071635E" w:rsidP="007163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6B67A8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DEDB0" w14:textId="77777777" w:rsidR="0071635E" w:rsidRDefault="0071635E" w:rsidP="009139A6">
      <w:r>
        <w:separator/>
      </w:r>
    </w:p>
  </w:endnote>
  <w:endnote w:type="continuationSeparator" w:id="0">
    <w:p w14:paraId="5386C911" w14:textId="77777777" w:rsidR="0071635E" w:rsidRDefault="007163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F1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8F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98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1381" w14:textId="77777777" w:rsidR="0071635E" w:rsidRDefault="0071635E" w:rsidP="009139A6">
      <w:r>
        <w:separator/>
      </w:r>
    </w:p>
  </w:footnote>
  <w:footnote w:type="continuationSeparator" w:id="0">
    <w:p w14:paraId="5BEDA0D4" w14:textId="77777777" w:rsidR="0071635E" w:rsidRDefault="007163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B0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9B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81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35E"/>
    <w:rsid w:val="000666E0"/>
    <w:rsid w:val="002510B7"/>
    <w:rsid w:val="005C130B"/>
    <w:rsid w:val="0071635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1037C"/>
  <w15:chartTrackingRefBased/>
  <w15:docId w15:val="{FADD340D-E679-4109-A0A2-F868F8325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35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2022-07-28T20:15:00Z</dcterms:created>
  <dcterms:modified xsi:type="dcterms:W3CDTF">2022-07-28T20:16:00Z</dcterms:modified>
</cp:coreProperties>
</file>